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9243"/>
      </w:tblGrid>
      <w:tr w:rsidR="008D30D4" w:rsidRPr="00095933" w:rsidTr="009E605F">
        <w:trPr>
          <w:trHeight w:val="35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30D4" w:rsidRPr="00095933" w:rsidRDefault="008D30D4" w:rsidP="005B344C">
            <w:pPr>
              <w:spacing w:after="0" w:line="240" w:lineRule="auto"/>
              <w:ind w:left="5040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5933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 № 13</w:t>
            </w:r>
          </w:p>
        </w:tc>
      </w:tr>
      <w:tr w:rsidR="008D30D4" w:rsidRPr="00095933" w:rsidTr="009E605F">
        <w:trPr>
          <w:trHeight w:val="35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30D4" w:rsidRPr="00095933" w:rsidRDefault="008D30D4" w:rsidP="00816314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593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к решению Х</w:t>
            </w:r>
            <w:r w:rsidRPr="0009593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  <w:r w:rsidRPr="0009593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сессии III созыва</w:t>
            </w:r>
          </w:p>
          <w:p w:rsidR="008D30D4" w:rsidRPr="00095933" w:rsidRDefault="008D30D4" w:rsidP="00816314">
            <w:pPr>
              <w:spacing w:after="0" w:line="240" w:lineRule="auto"/>
              <w:ind w:left="5010" w:right="-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593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Совета Выселковского сельского </w:t>
            </w:r>
          </w:p>
          <w:p w:rsidR="008D30D4" w:rsidRPr="00095933" w:rsidRDefault="008D30D4" w:rsidP="00816314">
            <w:pPr>
              <w:spacing w:after="0" w:line="240" w:lineRule="auto"/>
              <w:ind w:left="5010" w:right="-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5933">
              <w:rPr>
                <w:rFonts w:ascii="Times New Roman" w:hAnsi="Times New Roman"/>
                <w:color w:val="000000"/>
                <w:sz w:val="28"/>
                <w:szCs w:val="28"/>
              </w:rPr>
              <w:t>поселения Выселковского района</w:t>
            </w:r>
          </w:p>
          <w:p w:rsidR="008D30D4" w:rsidRPr="00095933" w:rsidRDefault="008D30D4" w:rsidP="00266C56">
            <w:pPr>
              <w:spacing w:after="240" w:line="240" w:lineRule="auto"/>
              <w:ind w:left="5010" w:right="-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593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09593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октября</w:t>
            </w:r>
            <w:r w:rsidRPr="0009593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09593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года  №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6-149</w:t>
            </w:r>
          </w:p>
        </w:tc>
      </w:tr>
    </w:tbl>
    <w:p w:rsidR="008D30D4" w:rsidRDefault="008D30D4" w:rsidP="004E224D">
      <w:pPr>
        <w:contextualSpacing/>
        <w:jc w:val="center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</w:p>
    <w:p w:rsidR="008D30D4" w:rsidRDefault="008D30D4" w:rsidP="004E224D">
      <w:pPr>
        <w:contextualSpacing/>
        <w:jc w:val="center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</w:p>
    <w:p w:rsidR="008D30D4" w:rsidRDefault="008D30D4" w:rsidP="004E224D">
      <w:pPr>
        <w:contextualSpacing/>
        <w:jc w:val="center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Порядок предоставления субсидий </w:t>
      </w:r>
      <w:r w:rsidRPr="003073BE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юридическим лицам </w:t>
      </w:r>
    </w:p>
    <w:p w:rsidR="008D30D4" w:rsidRDefault="008D30D4" w:rsidP="004E224D">
      <w:pPr>
        <w:contextualSpacing/>
        <w:jc w:val="center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3073BE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(за исключением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3073BE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субсидий муниципальным учреждениям), индивидуальным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3073BE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предпринимателям</w:t>
      </w:r>
      <w:r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, а также физическим лицам</w:t>
      </w:r>
      <w:r w:rsidRPr="003073BE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3073BE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3073BE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производителям товаров,</w:t>
      </w:r>
      <w:r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3073BE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работ, услуг</w:t>
      </w:r>
    </w:p>
    <w:p w:rsidR="008D30D4" w:rsidRPr="003073BE" w:rsidRDefault="008D30D4" w:rsidP="004E224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D30D4" w:rsidRDefault="008D30D4" w:rsidP="004E224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D30D4" w:rsidRDefault="008D30D4" w:rsidP="004E224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D30D4" w:rsidRDefault="008D30D4" w:rsidP="002506D7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Настоящий Порядок разработан в соответствии со статьёй 78 Бюджетного кодекса Российской Федерации.</w:t>
      </w:r>
    </w:p>
    <w:p w:rsidR="008D30D4" w:rsidRPr="00816314" w:rsidRDefault="008D30D4" w:rsidP="002506D7">
      <w:pPr>
        <w:ind w:firstLine="709"/>
        <w:contextualSpacing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816314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Под субсидией в настоящем Порядке понимается безвозмездное и безвозвратное предоставление денежных средств из бюджета Выселковского сельского поселения Выселковского района получателям субсидий, подавшим заявку на предоставление такой субсиидии в целях возмещения затрат или недополученных доходов в связи с производством (реализацией) товаров, выполнением работ, оказанием услуг.</w:t>
      </w:r>
    </w:p>
    <w:p w:rsidR="008D30D4" w:rsidRPr="00816314" w:rsidRDefault="008D30D4" w:rsidP="002506D7">
      <w:pPr>
        <w:ind w:firstLine="709"/>
        <w:contextualSpacing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816314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Субсидии предоставляются в пределах бюджетных ассигнований и лимитов бюджетных</w:t>
      </w:r>
      <w:r w:rsidRPr="00816314">
        <w:rPr>
          <w:rStyle w:val="apple-converted-space"/>
          <w:rFonts w:ascii="Times New Roman" w:hAnsi="Times New Roman"/>
          <w:spacing w:val="1"/>
          <w:sz w:val="28"/>
          <w:szCs w:val="28"/>
          <w:shd w:val="clear" w:color="auto" w:fill="FFFFFF"/>
        </w:rPr>
        <w:t> </w:t>
      </w:r>
      <w:r w:rsidRPr="00816314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обязательств, доведенных в установленном порядке до главных распорядителей бюджетных средств.</w:t>
      </w:r>
    </w:p>
    <w:p w:rsidR="008D30D4" w:rsidRPr="00816314" w:rsidRDefault="008D30D4" w:rsidP="002506D7">
      <w:pPr>
        <w:ind w:firstLine="709"/>
        <w:contextualSpacing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816314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Субсидии могут предоставляться следующим категориям лиц:</w:t>
      </w:r>
    </w:p>
    <w:p w:rsidR="008D30D4" w:rsidRDefault="008D30D4" w:rsidP="00E04C2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Юридическим лицам, в том числе муниципальным унитарным предприятиям - </w:t>
      </w:r>
      <w:r w:rsidRPr="00615F47">
        <w:rPr>
          <w:rFonts w:ascii="Times New Roman" w:hAnsi="Times New Roman"/>
          <w:sz w:val="28"/>
          <w:szCs w:val="28"/>
        </w:rPr>
        <w:t>производителям товаров, работ, услуг</w:t>
      </w:r>
      <w:r>
        <w:rPr>
          <w:rFonts w:ascii="Times New Roman" w:hAnsi="Times New Roman"/>
          <w:sz w:val="28"/>
          <w:szCs w:val="28"/>
        </w:rPr>
        <w:t>;</w:t>
      </w:r>
    </w:p>
    <w:p w:rsidR="008D30D4" w:rsidRDefault="008D30D4" w:rsidP="00E04C2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Индивидуальным предпринимателям - </w:t>
      </w:r>
      <w:r w:rsidRPr="00615F47">
        <w:rPr>
          <w:rFonts w:ascii="Times New Roman" w:hAnsi="Times New Roman"/>
          <w:sz w:val="28"/>
          <w:szCs w:val="28"/>
        </w:rPr>
        <w:t>производителям товаров, работ, услуг</w:t>
      </w:r>
      <w:r>
        <w:rPr>
          <w:rFonts w:ascii="Times New Roman" w:hAnsi="Times New Roman"/>
          <w:sz w:val="28"/>
          <w:szCs w:val="28"/>
        </w:rPr>
        <w:t>;</w:t>
      </w:r>
    </w:p>
    <w:p w:rsidR="008D30D4" w:rsidRPr="004340CC" w:rsidRDefault="008D30D4" w:rsidP="00E04C2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Физическим лицам - </w:t>
      </w:r>
      <w:r w:rsidRPr="00615F47">
        <w:rPr>
          <w:rFonts w:ascii="Times New Roman" w:hAnsi="Times New Roman"/>
          <w:sz w:val="28"/>
          <w:szCs w:val="28"/>
        </w:rPr>
        <w:t>производителям товаров, работ, услуг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8D30D4" w:rsidRDefault="008D30D4" w:rsidP="004340CC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4340CC">
        <w:rPr>
          <w:rFonts w:ascii="Times New Roman" w:hAnsi="Times New Roman"/>
          <w:sz w:val="28"/>
          <w:szCs w:val="28"/>
        </w:rPr>
        <w:t>Критерии отбора:</w:t>
      </w:r>
    </w:p>
    <w:p w:rsidR="008D30D4" w:rsidRDefault="008D30D4" w:rsidP="004340CC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деятельности на территории Выселковского сельского поселения Выселковского района  Краснодарского края.</w:t>
      </w:r>
    </w:p>
    <w:p w:rsidR="008D30D4" w:rsidRDefault="008D30D4" w:rsidP="004340CC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недоимки по налогам, зачисляемым  в бюджет Выселковского сельского поселения Выселковского района.</w:t>
      </w:r>
    </w:p>
    <w:p w:rsidR="008D30D4" w:rsidRDefault="008D30D4" w:rsidP="004340CC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тарифов,</w:t>
      </w:r>
      <w:r w:rsidRPr="004D1C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утвержденных в соответствии с законодательством РФ, нормативно-правовыми актами субъекта  РФ, органа местного самоуправления.</w:t>
      </w:r>
    </w:p>
    <w:p w:rsidR="008D30D4" w:rsidRPr="004D1C1A" w:rsidRDefault="008D30D4" w:rsidP="004D1C1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Субсидии предоставляются на следующие цели:</w:t>
      </w:r>
    </w:p>
    <w:p w:rsidR="008D30D4" w:rsidRPr="004D1C1A" w:rsidRDefault="008D30D4" w:rsidP="004D1C1A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Финансовое обеспечение (возмещение) затрат л</w:t>
      </w:r>
      <w:r w:rsidRPr="004D1C1A">
        <w:rPr>
          <w:rFonts w:ascii="Times New Roman" w:hAnsi="Times New Roman"/>
          <w:sz w:val="28"/>
          <w:szCs w:val="28"/>
        </w:rPr>
        <w:t>ицам, предоставляющим населению жилищно-коммунальные услуги по тарифам, не обеспечивающим возмещение затрат;</w:t>
      </w:r>
    </w:p>
    <w:p w:rsidR="008D30D4" w:rsidRDefault="008D30D4" w:rsidP="004D1C1A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Финансовое обеспечение (возмещение) затрат на подготовку жилищно-коммунального комплекса (систем теплоснабжения, водоснабжения, водоотведения) к осенне-зимнему периоду;</w:t>
      </w:r>
    </w:p>
    <w:p w:rsidR="008D30D4" w:rsidRPr="00F4088F" w:rsidRDefault="008D30D4" w:rsidP="004D1C1A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Финансовое обеспечение (возмещение) затрат  на </w:t>
      </w:r>
      <w:r w:rsidRPr="0082617B">
        <w:rPr>
          <w:rFonts w:ascii="Times New Roman" w:hAnsi="Times New Roman"/>
          <w:color w:val="000000"/>
          <w:sz w:val="28"/>
          <w:szCs w:val="28"/>
        </w:rPr>
        <w:t>организаци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 w:rsidRPr="0082617B">
        <w:rPr>
          <w:rFonts w:ascii="Times New Roman" w:hAnsi="Times New Roman"/>
          <w:color w:val="000000"/>
          <w:sz w:val="28"/>
          <w:szCs w:val="28"/>
        </w:rPr>
        <w:t xml:space="preserve"> похорон и предоставление связанных с ними услуг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8D30D4" w:rsidRPr="00F4088F" w:rsidRDefault="008D30D4" w:rsidP="00F4088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F4088F">
        <w:rPr>
          <w:rFonts w:ascii="Times New Roman" w:hAnsi="Times New Roman"/>
          <w:sz w:val="28"/>
          <w:szCs w:val="28"/>
        </w:rPr>
        <w:t>Субсидии предоставляются в пределах лимитов бюджетных обязательств, предусмотренных в сводной бюджетной росписи бюджета Выселковского сельского поселения Выселковского района на безвозмездной и безвозвратной основе.</w:t>
      </w:r>
    </w:p>
    <w:p w:rsidR="008D30D4" w:rsidRPr="00F4088F" w:rsidRDefault="008D30D4" w:rsidP="00F4088F">
      <w:pPr>
        <w:contextualSpacing/>
        <w:rPr>
          <w:rFonts w:ascii="Times New Roman" w:hAnsi="Times New Roman"/>
          <w:sz w:val="28"/>
          <w:szCs w:val="28"/>
        </w:rPr>
      </w:pPr>
      <w:r w:rsidRPr="00F4088F">
        <w:rPr>
          <w:rFonts w:ascii="Times New Roman" w:hAnsi="Times New Roman"/>
          <w:sz w:val="28"/>
          <w:szCs w:val="28"/>
        </w:rPr>
        <w:t xml:space="preserve">        Для получения субсидии Получатель предоставляет:</w:t>
      </w:r>
    </w:p>
    <w:p w:rsidR="008D30D4" w:rsidRPr="00F4088F" w:rsidRDefault="008D30D4" w:rsidP="00F4088F">
      <w:pPr>
        <w:contextualSpacing/>
        <w:rPr>
          <w:rFonts w:ascii="Times New Roman" w:hAnsi="Times New Roman"/>
          <w:sz w:val="28"/>
          <w:szCs w:val="28"/>
        </w:rPr>
      </w:pPr>
      <w:r w:rsidRPr="00F4088F">
        <w:rPr>
          <w:rFonts w:ascii="Times New Roman" w:hAnsi="Times New Roman"/>
          <w:sz w:val="28"/>
          <w:szCs w:val="28"/>
        </w:rPr>
        <w:t>- заявление с указанием цели и суммы предоставления субсидии в произвольной форме, подписанное руководителем предприятия;</w:t>
      </w:r>
    </w:p>
    <w:p w:rsidR="008D30D4" w:rsidRPr="00F4088F" w:rsidRDefault="008D30D4" w:rsidP="00F4088F">
      <w:pPr>
        <w:contextualSpacing/>
        <w:rPr>
          <w:rFonts w:ascii="Times New Roman" w:hAnsi="Times New Roman"/>
          <w:sz w:val="28"/>
          <w:szCs w:val="28"/>
        </w:rPr>
      </w:pPr>
      <w:r w:rsidRPr="00F4088F">
        <w:rPr>
          <w:rFonts w:ascii="Times New Roman" w:hAnsi="Times New Roman"/>
          <w:sz w:val="28"/>
          <w:szCs w:val="28"/>
        </w:rPr>
        <w:t>- бухгалтерский баланс и отчет о прибылях и убытках за отчетный период;</w:t>
      </w:r>
    </w:p>
    <w:p w:rsidR="008D30D4" w:rsidRDefault="008D30D4" w:rsidP="00F4088F">
      <w:pPr>
        <w:contextualSpacing/>
        <w:rPr>
          <w:rFonts w:ascii="Times New Roman" w:hAnsi="Times New Roman"/>
          <w:sz w:val="28"/>
          <w:szCs w:val="28"/>
        </w:rPr>
      </w:pPr>
      <w:r w:rsidRPr="00F4088F">
        <w:rPr>
          <w:rFonts w:ascii="Times New Roman" w:hAnsi="Times New Roman"/>
          <w:sz w:val="28"/>
          <w:szCs w:val="28"/>
        </w:rPr>
        <w:t>- сведения о банковских реквизитах;</w:t>
      </w:r>
    </w:p>
    <w:p w:rsidR="008D30D4" w:rsidRDefault="008D30D4" w:rsidP="00F4088F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акт сверки с налоговым органом на последнюю отчетную дату;</w:t>
      </w:r>
    </w:p>
    <w:p w:rsidR="008D30D4" w:rsidRPr="00F4088F" w:rsidRDefault="008D30D4" w:rsidP="00F4088F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расшифровка доходов по видам деятельности;</w:t>
      </w:r>
    </w:p>
    <w:p w:rsidR="008D30D4" w:rsidRPr="00F4088F" w:rsidRDefault="008D30D4" w:rsidP="00F4088F">
      <w:pPr>
        <w:contextualSpacing/>
        <w:rPr>
          <w:rFonts w:ascii="Times New Roman" w:hAnsi="Times New Roman"/>
          <w:sz w:val="28"/>
          <w:szCs w:val="28"/>
        </w:rPr>
      </w:pPr>
      <w:r w:rsidRPr="00F4088F">
        <w:rPr>
          <w:rFonts w:ascii="Times New Roman" w:hAnsi="Times New Roman"/>
          <w:sz w:val="28"/>
          <w:szCs w:val="28"/>
        </w:rPr>
        <w:t>- финансово-экономическое обоснование запрашиваемой суммы субсидий;</w:t>
      </w:r>
    </w:p>
    <w:p w:rsidR="008D30D4" w:rsidRPr="00F4088F" w:rsidRDefault="008D30D4" w:rsidP="00F4088F">
      <w:pPr>
        <w:contextualSpacing/>
        <w:rPr>
          <w:rFonts w:ascii="Times New Roman" w:hAnsi="Times New Roman"/>
          <w:sz w:val="28"/>
          <w:szCs w:val="28"/>
        </w:rPr>
      </w:pPr>
      <w:r w:rsidRPr="00F4088F">
        <w:rPr>
          <w:rFonts w:ascii="Times New Roman" w:hAnsi="Times New Roman"/>
          <w:sz w:val="28"/>
          <w:szCs w:val="28"/>
        </w:rPr>
        <w:t>- информацию по планируемым и произведенным затратам с подтверждающими документами: контракты, акты выполненных работ, накладные, платежные документы, иные документы, подтверждающие произведенные расходы.</w:t>
      </w:r>
    </w:p>
    <w:p w:rsidR="008D30D4" w:rsidRPr="00F4088F" w:rsidRDefault="008D30D4" w:rsidP="00F4088F">
      <w:pPr>
        <w:contextualSpacing/>
        <w:rPr>
          <w:rFonts w:ascii="Times New Roman" w:hAnsi="Times New Roman"/>
          <w:sz w:val="28"/>
          <w:szCs w:val="28"/>
        </w:rPr>
      </w:pPr>
      <w:r w:rsidRPr="00F4088F">
        <w:rPr>
          <w:rFonts w:ascii="Times New Roman" w:hAnsi="Times New Roman"/>
          <w:sz w:val="28"/>
          <w:szCs w:val="28"/>
        </w:rPr>
        <w:t xml:space="preserve">        Основанием для предоставления субсидии явля</w:t>
      </w:r>
      <w:r>
        <w:rPr>
          <w:rFonts w:ascii="Times New Roman" w:hAnsi="Times New Roman"/>
          <w:sz w:val="28"/>
          <w:szCs w:val="28"/>
        </w:rPr>
        <w:t>ю</w:t>
      </w:r>
      <w:r w:rsidRPr="00F4088F"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 xml:space="preserve"> нормативно-правовые акты администрации Выселковского сельского поселения, </w:t>
      </w:r>
      <w:r w:rsidRPr="00F4088F">
        <w:rPr>
          <w:rFonts w:ascii="Times New Roman" w:hAnsi="Times New Roman"/>
          <w:sz w:val="28"/>
          <w:szCs w:val="28"/>
        </w:rPr>
        <w:t>соглашение, заключенное между администрацией Выселковского сельского поселения Выселковского района и Получате</w:t>
      </w:r>
      <w:r>
        <w:rPr>
          <w:rFonts w:ascii="Times New Roman" w:hAnsi="Times New Roman"/>
          <w:sz w:val="28"/>
          <w:szCs w:val="28"/>
        </w:rPr>
        <w:t>лем субсидии (далее Соглашение)</w:t>
      </w:r>
      <w:r w:rsidRPr="00F4088F">
        <w:rPr>
          <w:rFonts w:ascii="Times New Roman" w:hAnsi="Times New Roman"/>
          <w:sz w:val="28"/>
          <w:szCs w:val="28"/>
        </w:rPr>
        <w:t>.</w:t>
      </w:r>
    </w:p>
    <w:p w:rsidR="008D30D4" w:rsidRPr="00F4088F" w:rsidRDefault="008D30D4" w:rsidP="00F4088F">
      <w:pPr>
        <w:contextualSpacing/>
        <w:rPr>
          <w:rFonts w:ascii="Times New Roman" w:hAnsi="Times New Roman"/>
          <w:sz w:val="28"/>
          <w:szCs w:val="28"/>
        </w:rPr>
      </w:pPr>
      <w:r w:rsidRPr="00F4088F">
        <w:rPr>
          <w:rFonts w:ascii="Times New Roman" w:hAnsi="Times New Roman"/>
          <w:sz w:val="28"/>
          <w:szCs w:val="28"/>
        </w:rPr>
        <w:t xml:space="preserve">        Перечисление субсидий осуществляется на расчетный счет Получателя, открытый в кредитной организации.</w:t>
      </w:r>
    </w:p>
    <w:p w:rsidR="008D30D4" w:rsidRPr="00F4088F" w:rsidRDefault="008D30D4" w:rsidP="00F4088F">
      <w:pPr>
        <w:contextualSpacing/>
        <w:rPr>
          <w:rFonts w:ascii="Times New Roman" w:hAnsi="Times New Roman"/>
          <w:sz w:val="28"/>
          <w:szCs w:val="28"/>
        </w:rPr>
      </w:pPr>
      <w:r w:rsidRPr="00F4088F">
        <w:rPr>
          <w:rFonts w:ascii="Times New Roman" w:hAnsi="Times New Roman"/>
          <w:sz w:val="28"/>
          <w:szCs w:val="28"/>
        </w:rPr>
        <w:t xml:space="preserve">        Получатель представляет в администрацию Выселковского сельского поселения Выселковского района  отчеты об использовании субсидий </w:t>
      </w:r>
      <w:r>
        <w:rPr>
          <w:rFonts w:ascii="Times New Roman" w:hAnsi="Times New Roman"/>
          <w:sz w:val="28"/>
          <w:szCs w:val="28"/>
        </w:rPr>
        <w:t xml:space="preserve">и подтверждающие документы </w:t>
      </w:r>
      <w:r w:rsidRPr="00F4088F">
        <w:rPr>
          <w:rFonts w:ascii="Times New Roman" w:hAnsi="Times New Roman"/>
          <w:sz w:val="28"/>
          <w:szCs w:val="28"/>
        </w:rPr>
        <w:t>в срок, установленный соглашением.</w:t>
      </w:r>
    </w:p>
    <w:p w:rsidR="008D30D4" w:rsidRPr="00F4088F" w:rsidRDefault="008D30D4" w:rsidP="00F4088F">
      <w:pPr>
        <w:contextualSpacing/>
        <w:rPr>
          <w:rFonts w:ascii="Times New Roman" w:hAnsi="Times New Roman"/>
          <w:sz w:val="28"/>
          <w:szCs w:val="28"/>
        </w:rPr>
      </w:pPr>
      <w:r w:rsidRPr="00F4088F">
        <w:rPr>
          <w:rFonts w:ascii="Times New Roman" w:hAnsi="Times New Roman"/>
          <w:sz w:val="28"/>
          <w:szCs w:val="28"/>
        </w:rPr>
        <w:t xml:space="preserve">               Остаток субсидии, не использованный Получателем в текущем финансовом году, подлежит возврату на расчетный счет администрации Выселковского сельского поселения Выселковского района до 25 декабря текущего финансового года.</w:t>
      </w:r>
    </w:p>
    <w:p w:rsidR="008D30D4" w:rsidRPr="00F4088F" w:rsidRDefault="008D30D4" w:rsidP="00F4088F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F4088F">
        <w:rPr>
          <w:rFonts w:ascii="Times New Roman" w:hAnsi="Times New Roman"/>
          <w:sz w:val="28"/>
          <w:szCs w:val="28"/>
        </w:rPr>
        <w:t xml:space="preserve">       Главный распорядитель бюджетных средств</w:t>
      </w:r>
      <w:r>
        <w:rPr>
          <w:rFonts w:ascii="Times New Roman" w:hAnsi="Times New Roman"/>
          <w:sz w:val="28"/>
          <w:szCs w:val="28"/>
        </w:rPr>
        <w:t xml:space="preserve"> и (или)</w:t>
      </w:r>
      <w:r w:rsidRPr="00F408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 муниципального финансового контроля</w:t>
      </w:r>
      <w:r w:rsidRPr="00F4088F">
        <w:rPr>
          <w:rFonts w:ascii="Times New Roman" w:hAnsi="Times New Roman"/>
          <w:sz w:val="28"/>
          <w:szCs w:val="28"/>
        </w:rPr>
        <w:t xml:space="preserve"> осуществляет контроль </w:t>
      </w:r>
      <w:r>
        <w:rPr>
          <w:rFonts w:ascii="Times New Roman" w:hAnsi="Times New Roman"/>
          <w:sz w:val="28"/>
          <w:szCs w:val="28"/>
        </w:rPr>
        <w:t xml:space="preserve">соблюдения условий, целей и порядка предоставления субсидии </w:t>
      </w:r>
      <w:r w:rsidRPr="00F4088F">
        <w:rPr>
          <w:rFonts w:ascii="Times New Roman" w:hAnsi="Times New Roman"/>
          <w:sz w:val="28"/>
          <w:szCs w:val="28"/>
        </w:rPr>
        <w:t xml:space="preserve">в соответствии с нормативно-правовыми актами Выселковского сельского поселения Выселковского района.       </w:t>
      </w:r>
    </w:p>
    <w:p w:rsidR="008D30D4" w:rsidRPr="00F4088F" w:rsidRDefault="008D30D4" w:rsidP="00F4088F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F4088F">
        <w:rPr>
          <w:rFonts w:ascii="Times New Roman" w:hAnsi="Times New Roman"/>
          <w:sz w:val="28"/>
          <w:szCs w:val="28"/>
        </w:rPr>
        <w:t xml:space="preserve">       Нецелевое использование предоставленных субсидий влечет ответственность в соответствии с действующим законодательством.</w:t>
      </w:r>
    </w:p>
    <w:p w:rsidR="008D30D4" w:rsidRDefault="008D30D4" w:rsidP="00F4088F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F4088F">
        <w:rPr>
          <w:rFonts w:ascii="Times New Roman" w:hAnsi="Times New Roman"/>
          <w:sz w:val="28"/>
          <w:szCs w:val="28"/>
        </w:rPr>
        <w:t xml:space="preserve">      Субсидии, использованные не по целевому назначению, подлежат возврату в бюджет в сроки, предусмотренные Соглашением.</w:t>
      </w:r>
    </w:p>
    <w:p w:rsidR="008D30D4" w:rsidRDefault="008D30D4" w:rsidP="00F4088F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8D30D4" w:rsidRDefault="008D30D4" w:rsidP="00F4088F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8D30D4" w:rsidRDefault="008D30D4" w:rsidP="00F4088F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8D30D4" w:rsidRDefault="008D30D4" w:rsidP="00F4088F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8D30D4" w:rsidRPr="00BA4E18" w:rsidRDefault="008D30D4" w:rsidP="00816314">
      <w:pPr>
        <w:pStyle w:val="NormalWeb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BA4E18">
        <w:rPr>
          <w:sz w:val="28"/>
          <w:szCs w:val="28"/>
        </w:rPr>
        <w:t>аместитель главы администрации</w:t>
      </w:r>
    </w:p>
    <w:p w:rsidR="008D30D4" w:rsidRPr="00BA4E18" w:rsidRDefault="008D30D4" w:rsidP="00816314">
      <w:pPr>
        <w:pStyle w:val="NormalWeb"/>
        <w:spacing w:before="0" w:after="0"/>
        <w:jc w:val="both"/>
        <w:rPr>
          <w:sz w:val="28"/>
          <w:szCs w:val="28"/>
        </w:rPr>
      </w:pPr>
      <w:r w:rsidRPr="00BA4E18">
        <w:rPr>
          <w:sz w:val="28"/>
          <w:szCs w:val="28"/>
        </w:rPr>
        <w:t>Выселковского сельского поселения</w:t>
      </w:r>
    </w:p>
    <w:p w:rsidR="008D30D4" w:rsidRPr="00BA4E18" w:rsidRDefault="008D30D4" w:rsidP="00816314">
      <w:pPr>
        <w:pStyle w:val="NormalWeb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Выселковского района</w:t>
      </w:r>
      <w:r w:rsidRPr="00BA4E18">
        <w:rPr>
          <w:sz w:val="28"/>
          <w:szCs w:val="28"/>
        </w:rPr>
        <w:t xml:space="preserve"> по </w:t>
      </w:r>
      <w:r>
        <w:rPr>
          <w:sz w:val="28"/>
          <w:szCs w:val="28"/>
        </w:rPr>
        <w:t>финансовым</w:t>
      </w:r>
    </w:p>
    <w:p w:rsidR="008D30D4" w:rsidRPr="00F4088F" w:rsidRDefault="008D30D4" w:rsidP="00F4088F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816314">
        <w:rPr>
          <w:rFonts w:ascii="Times New Roman" w:hAnsi="Times New Roman"/>
          <w:sz w:val="28"/>
          <w:szCs w:val="28"/>
        </w:rPr>
        <w:t>и производственным</w:t>
      </w:r>
      <w:r>
        <w:rPr>
          <w:rFonts w:ascii="Times New Roman" w:hAnsi="Times New Roman"/>
          <w:sz w:val="28"/>
          <w:szCs w:val="28"/>
        </w:rPr>
        <w:t xml:space="preserve"> вопросам                                                     Т.В.Миронова  </w:t>
      </w:r>
    </w:p>
    <w:p w:rsidR="008D30D4" w:rsidRPr="00F4088F" w:rsidRDefault="008D30D4" w:rsidP="00F4088F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D30D4" w:rsidRPr="004D1C1A" w:rsidRDefault="008D30D4" w:rsidP="004D1C1A">
      <w:pPr>
        <w:jc w:val="both"/>
        <w:rPr>
          <w:rFonts w:ascii="Times New Roman" w:hAnsi="Times New Roman"/>
          <w:sz w:val="28"/>
          <w:szCs w:val="28"/>
        </w:rPr>
      </w:pPr>
    </w:p>
    <w:p w:rsidR="008D30D4" w:rsidRPr="001A268D" w:rsidRDefault="008D30D4" w:rsidP="004340CC">
      <w:pPr>
        <w:pStyle w:val="ListParagraph"/>
        <w:ind w:left="1069"/>
        <w:jc w:val="both"/>
        <w:rPr>
          <w:rFonts w:ascii="Times New Roman" w:hAnsi="Times New Roman"/>
          <w:sz w:val="28"/>
          <w:szCs w:val="28"/>
        </w:rPr>
      </w:pPr>
    </w:p>
    <w:p w:rsidR="008D30D4" w:rsidRPr="001A268D" w:rsidRDefault="008D30D4" w:rsidP="001A268D">
      <w:pPr>
        <w:jc w:val="both"/>
        <w:rPr>
          <w:rFonts w:ascii="Times New Roman" w:hAnsi="Times New Roman"/>
          <w:sz w:val="28"/>
          <w:szCs w:val="28"/>
        </w:rPr>
      </w:pPr>
    </w:p>
    <w:p w:rsidR="008D30D4" w:rsidRPr="0082617B" w:rsidRDefault="008D30D4" w:rsidP="002506D7">
      <w:pPr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8D30D4" w:rsidRPr="0082617B" w:rsidSect="002506D7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80D50"/>
    <w:multiLevelType w:val="multilevel"/>
    <w:tmpl w:val="5CC4591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0FB97122"/>
    <w:multiLevelType w:val="hybridMultilevel"/>
    <w:tmpl w:val="F776044A"/>
    <w:lvl w:ilvl="0" w:tplc="CFDCDCB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9EE6946"/>
    <w:multiLevelType w:val="multilevel"/>
    <w:tmpl w:val="74D0B7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>
    <w:nsid w:val="25672CDD"/>
    <w:multiLevelType w:val="hybridMultilevel"/>
    <w:tmpl w:val="E3A2495E"/>
    <w:lvl w:ilvl="0" w:tplc="3A0418C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70C0396F"/>
    <w:multiLevelType w:val="hybridMultilevel"/>
    <w:tmpl w:val="55A03198"/>
    <w:lvl w:ilvl="0" w:tplc="F9802EC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24D"/>
    <w:rsid w:val="00095933"/>
    <w:rsid w:val="000B7199"/>
    <w:rsid w:val="001A268D"/>
    <w:rsid w:val="001B0D67"/>
    <w:rsid w:val="00200AC8"/>
    <w:rsid w:val="002506D7"/>
    <w:rsid w:val="00266C56"/>
    <w:rsid w:val="00267328"/>
    <w:rsid w:val="003073BE"/>
    <w:rsid w:val="003C15D1"/>
    <w:rsid w:val="004340CC"/>
    <w:rsid w:val="00446A5C"/>
    <w:rsid w:val="004D1C1A"/>
    <w:rsid w:val="004E224D"/>
    <w:rsid w:val="00527B57"/>
    <w:rsid w:val="00561930"/>
    <w:rsid w:val="00587A5A"/>
    <w:rsid w:val="005B344C"/>
    <w:rsid w:val="005E5258"/>
    <w:rsid w:val="00615F47"/>
    <w:rsid w:val="006E6EC2"/>
    <w:rsid w:val="007B3527"/>
    <w:rsid w:val="00816314"/>
    <w:rsid w:val="0082617B"/>
    <w:rsid w:val="008D30D4"/>
    <w:rsid w:val="00932350"/>
    <w:rsid w:val="009C1F28"/>
    <w:rsid w:val="009E605F"/>
    <w:rsid w:val="00A07028"/>
    <w:rsid w:val="00AD3E49"/>
    <w:rsid w:val="00BA4E18"/>
    <w:rsid w:val="00C0050C"/>
    <w:rsid w:val="00C464FD"/>
    <w:rsid w:val="00C53D81"/>
    <w:rsid w:val="00D14B1A"/>
    <w:rsid w:val="00E04C24"/>
    <w:rsid w:val="00E350DA"/>
    <w:rsid w:val="00F40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F2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4E224D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4E224D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04C24"/>
    <w:pPr>
      <w:ind w:left="720"/>
      <w:contextualSpacing/>
    </w:pPr>
  </w:style>
  <w:style w:type="paragraph" w:styleId="NormalWeb">
    <w:name w:val="Normal (Web)"/>
    <w:basedOn w:val="Normal"/>
    <w:uiPriority w:val="99"/>
    <w:rsid w:val="00816314"/>
    <w:pPr>
      <w:spacing w:before="100" w:after="100" w:line="240" w:lineRule="auto"/>
    </w:pPr>
    <w:rPr>
      <w:rFonts w:ascii="Times New Roman" w:hAnsi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98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8360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45498360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45498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8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8360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45498360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45498360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45498360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45498360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45498361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45498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8361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45498361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4549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8361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45498361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45498361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45498361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45498361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45498362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45498362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45498362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</TotalTime>
  <Pages>3</Pages>
  <Words>698</Words>
  <Characters>3981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Ps-1</dc:creator>
  <cp:keywords/>
  <dc:description/>
  <cp:lastModifiedBy>user</cp:lastModifiedBy>
  <cp:revision>7</cp:revision>
  <cp:lastPrinted>2015-12-18T09:41:00Z</cp:lastPrinted>
  <dcterms:created xsi:type="dcterms:W3CDTF">2015-12-18T09:45:00Z</dcterms:created>
  <dcterms:modified xsi:type="dcterms:W3CDTF">2016-11-01T05:38:00Z</dcterms:modified>
</cp:coreProperties>
</file>